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E2F4C" w14:textId="77777777" w:rsidR="002632FA" w:rsidRPr="00B27529" w:rsidRDefault="00997F14" w:rsidP="002632F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632FA" w:rsidRPr="00B27529">
        <w:rPr>
          <w:rFonts w:ascii="Corbel" w:hAnsi="Corbel"/>
          <w:b/>
          <w:bCs/>
        </w:rPr>
        <w:tab/>
      </w:r>
      <w:r w:rsidR="002632FA" w:rsidRPr="00B27529">
        <w:rPr>
          <w:rFonts w:ascii="Corbel" w:hAnsi="Corbel"/>
          <w:bCs/>
          <w:i/>
        </w:rPr>
        <w:t>Załącznik nr 1.5 do Zarządzenia Rektora UR  nr 12/2019</w:t>
      </w:r>
    </w:p>
    <w:p w14:paraId="0DF96249" w14:textId="77777777" w:rsidR="002632FA" w:rsidRPr="00B27529" w:rsidRDefault="002632FA" w:rsidP="002632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14:paraId="333C3EBF" w14:textId="77777777" w:rsidR="002632FA" w:rsidRPr="00B27529" w:rsidRDefault="002632FA" w:rsidP="002632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14:paraId="293FF004" w14:textId="77777777" w:rsidR="002632FA" w:rsidRPr="00B27529" w:rsidRDefault="002632FA" w:rsidP="002632FA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14:paraId="14E7A000" w14:textId="35D8E854" w:rsidR="002632FA" w:rsidRPr="00B27529" w:rsidRDefault="002632FA" w:rsidP="002632F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5011B3">
        <w:rPr>
          <w:rFonts w:ascii="Corbel" w:hAnsi="Corbel"/>
          <w:sz w:val="20"/>
          <w:szCs w:val="20"/>
        </w:rPr>
        <w:t>2022/2023</w:t>
      </w:r>
    </w:p>
    <w:p w14:paraId="14F1CB9C" w14:textId="77777777" w:rsidR="002632FA" w:rsidRPr="00B27529" w:rsidRDefault="002632FA" w:rsidP="002632FA">
      <w:pPr>
        <w:spacing w:after="0" w:line="240" w:lineRule="auto"/>
        <w:rPr>
          <w:rFonts w:ascii="Corbel" w:hAnsi="Corbel"/>
          <w:sz w:val="24"/>
          <w:szCs w:val="24"/>
        </w:rPr>
      </w:pPr>
    </w:p>
    <w:p w14:paraId="7A15729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05F2466" w14:textId="77777777" w:rsidTr="005D5014">
        <w:tc>
          <w:tcPr>
            <w:tcW w:w="2694" w:type="dxa"/>
            <w:vAlign w:val="center"/>
          </w:tcPr>
          <w:p w14:paraId="23DB033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1763DF" w14:textId="2120F056" w:rsidR="0085747A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Samorządność w Europie</w:t>
            </w:r>
          </w:p>
        </w:tc>
      </w:tr>
      <w:tr w:rsidR="0085747A" w:rsidRPr="009C54AE" w14:paraId="332BA765" w14:textId="77777777" w:rsidTr="005D5014">
        <w:tc>
          <w:tcPr>
            <w:tcW w:w="2694" w:type="dxa"/>
            <w:vAlign w:val="center"/>
          </w:tcPr>
          <w:p w14:paraId="4D04345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590543" w14:textId="264B24C4" w:rsidR="0085747A" w:rsidRPr="009C54AE" w:rsidRDefault="00A704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22</w:t>
            </w:r>
          </w:p>
        </w:tc>
      </w:tr>
      <w:tr w:rsidR="0085747A" w:rsidRPr="009C54AE" w14:paraId="19A41031" w14:textId="77777777" w:rsidTr="005D5014">
        <w:tc>
          <w:tcPr>
            <w:tcW w:w="2694" w:type="dxa"/>
            <w:vAlign w:val="center"/>
          </w:tcPr>
          <w:p w14:paraId="2CC18F2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9EA81D" w14:textId="78DBB114" w:rsidR="0085747A" w:rsidRPr="009C54AE" w:rsidRDefault="002632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048FD52" w14:textId="77777777" w:rsidTr="005D5014">
        <w:tc>
          <w:tcPr>
            <w:tcW w:w="2694" w:type="dxa"/>
            <w:vAlign w:val="center"/>
          </w:tcPr>
          <w:p w14:paraId="460DE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A461CF" w14:textId="28622D2B" w:rsidR="0085747A" w:rsidRPr="009C54AE" w:rsidRDefault="003F5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5EF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9C54AE" w14:paraId="4188330A" w14:textId="77777777" w:rsidTr="005D5014">
        <w:tc>
          <w:tcPr>
            <w:tcW w:w="2694" w:type="dxa"/>
            <w:vAlign w:val="center"/>
          </w:tcPr>
          <w:p w14:paraId="0B2AF2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9F5B8F" w14:textId="1B4D24E7" w:rsidR="0085747A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9C54AE" w14:paraId="2C881EC9" w14:textId="77777777" w:rsidTr="005D5014">
        <w:tc>
          <w:tcPr>
            <w:tcW w:w="2694" w:type="dxa"/>
            <w:vAlign w:val="center"/>
          </w:tcPr>
          <w:p w14:paraId="211AD6C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ADB868" w14:textId="40666624" w:rsidR="0085747A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23611B33" w14:textId="77777777" w:rsidTr="005D5014">
        <w:tc>
          <w:tcPr>
            <w:tcW w:w="2694" w:type="dxa"/>
            <w:vAlign w:val="center"/>
          </w:tcPr>
          <w:p w14:paraId="7D11D6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6EBD4E" w14:textId="140138E6" w:rsidR="0085747A" w:rsidRPr="009C54AE" w:rsidRDefault="002632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1C12299" w14:textId="77777777" w:rsidTr="005D5014">
        <w:tc>
          <w:tcPr>
            <w:tcW w:w="2694" w:type="dxa"/>
            <w:vAlign w:val="center"/>
          </w:tcPr>
          <w:p w14:paraId="5F5D40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7C9732" w14:textId="0A46AE99" w:rsidR="0085747A" w:rsidRPr="009C54AE" w:rsidRDefault="002632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2566637" w14:textId="77777777" w:rsidTr="005D5014">
        <w:tc>
          <w:tcPr>
            <w:tcW w:w="2694" w:type="dxa"/>
            <w:vAlign w:val="center"/>
          </w:tcPr>
          <w:p w14:paraId="0958FB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AFBF9B" w14:textId="2EB01E52" w:rsidR="0085747A" w:rsidRPr="009C54AE" w:rsidRDefault="005D5014" w:rsidP="0026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2632FA">
              <w:rPr>
                <w:rFonts w:ascii="Corbel" w:hAnsi="Corbel"/>
                <w:b w:val="0"/>
                <w:sz w:val="24"/>
                <w:szCs w:val="24"/>
              </w:rPr>
              <w:t xml:space="preserve">rok / 4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14:paraId="71E67184" w14:textId="77777777" w:rsidTr="005D5014">
        <w:tc>
          <w:tcPr>
            <w:tcW w:w="2694" w:type="dxa"/>
            <w:vAlign w:val="center"/>
          </w:tcPr>
          <w:p w14:paraId="379C1B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ADFAC6B" w14:textId="6D23F0FE" w:rsidR="0085747A" w:rsidRPr="009C54AE" w:rsidRDefault="00A704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A0F9BB4" w14:textId="77777777" w:rsidTr="005D5014">
        <w:tc>
          <w:tcPr>
            <w:tcW w:w="2694" w:type="dxa"/>
            <w:vAlign w:val="center"/>
          </w:tcPr>
          <w:p w14:paraId="309DBD7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7ADA25" w14:textId="0B5155E9" w:rsidR="00923D7D" w:rsidRPr="009C54AE" w:rsidRDefault="005D5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99EBF7" w14:textId="77777777" w:rsidTr="005D5014">
        <w:tc>
          <w:tcPr>
            <w:tcW w:w="2694" w:type="dxa"/>
            <w:vAlign w:val="center"/>
          </w:tcPr>
          <w:p w14:paraId="03D50F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B4E3F5" w14:textId="1E5C51C5" w:rsidR="0085747A" w:rsidRPr="009C54AE" w:rsidRDefault="002632FA" w:rsidP="00C227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C227F4">
              <w:rPr>
                <w:rFonts w:ascii="Corbel" w:hAnsi="Corbel"/>
                <w:b w:val="0"/>
                <w:sz w:val="24"/>
                <w:szCs w:val="24"/>
              </w:rPr>
              <w:t>B. Kotarba</w:t>
            </w:r>
            <w:r w:rsidR="00A73CD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73CD6">
              <w:rPr>
                <w:rFonts w:ascii="Corbel" w:eastAsia="Corbel" w:hAnsi="Corbel" w:cs="Corbel"/>
                <w:b w:val="0"/>
                <w:sz w:val="24"/>
              </w:rPr>
              <w:t>prof. UR</w:t>
            </w:r>
          </w:p>
        </w:tc>
      </w:tr>
      <w:tr w:rsidR="005D5014" w:rsidRPr="009C54AE" w14:paraId="58795721" w14:textId="77777777" w:rsidTr="005D5014">
        <w:tc>
          <w:tcPr>
            <w:tcW w:w="2694" w:type="dxa"/>
            <w:vAlign w:val="center"/>
          </w:tcPr>
          <w:p w14:paraId="20FE6B41" w14:textId="77777777" w:rsidR="005D5014" w:rsidRPr="009C54AE" w:rsidRDefault="005D5014" w:rsidP="005D50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654E4A" w14:textId="000D9DF8" w:rsidR="005D5014" w:rsidRPr="009C54AE" w:rsidRDefault="002632FA" w:rsidP="00C227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D5014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C227F4">
              <w:rPr>
                <w:rFonts w:ascii="Corbel" w:hAnsi="Corbel"/>
                <w:b w:val="0"/>
                <w:sz w:val="24"/>
                <w:szCs w:val="24"/>
              </w:rPr>
              <w:t>B. Kotarba</w:t>
            </w:r>
            <w:r w:rsidR="00A73CD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A73CD6">
              <w:rPr>
                <w:rFonts w:ascii="Corbel" w:eastAsia="Corbel" w:hAnsi="Corbel" w:cs="Corbel"/>
                <w:b w:val="0"/>
                <w:sz w:val="24"/>
              </w:rPr>
              <w:t>prof. UR</w:t>
            </w:r>
          </w:p>
        </w:tc>
      </w:tr>
    </w:tbl>
    <w:p w14:paraId="42107C8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873F3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88FC1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03B88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75A7C2" w14:textId="77777777" w:rsidTr="005F10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86C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FEA22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FF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C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A1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0C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C9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33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C7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1C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F164EF1" w14:textId="77777777" w:rsidTr="005F10A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A21C" w14:textId="285FAA69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D7A" w14:textId="6943C8A0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8BA" w14:textId="6874955D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9561" w14:textId="481DE515" w:rsidR="00015B8F" w:rsidRPr="009C54AE" w:rsidRDefault="005D5014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3F7" w14:textId="5B92F88F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2986" w14:textId="305675BE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B566" w14:textId="7FEFD429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DAFB" w14:textId="2EAB1671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8941" w14:textId="7488B61A" w:rsidR="00015B8F" w:rsidRPr="009C54AE" w:rsidRDefault="002632FA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3AF" w14:textId="3DEA3CE8" w:rsidR="00015B8F" w:rsidRPr="009C54AE" w:rsidRDefault="005D5014" w:rsidP="002632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FFF1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DE057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8588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A8E6288" w14:textId="77777777" w:rsidR="002632FA" w:rsidRPr="00B27529" w:rsidRDefault="002632FA" w:rsidP="002632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3BB34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5917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E3091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9B2A848" w14:textId="77777777" w:rsidR="0036509B" w:rsidRDefault="0036509B" w:rsidP="002632FA">
      <w:pPr>
        <w:ind w:firstLine="708"/>
        <w:rPr>
          <w:rFonts w:ascii="Corbel" w:hAnsi="Corbel"/>
        </w:rPr>
      </w:pPr>
    </w:p>
    <w:p w14:paraId="07E0357C" w14:textId="1952D499" w:rsidR="009C54AE" w:rsidRPr="002632FA" w:rsidRDefault="002632FA" w:rsidP="002632FA">
      <w:pPr>
        <w:ind w:firstLine="708"/>
        <w:rPr>
          <w:rFonts w:ascii="Corbel" w:hAnsi="Corbel"/>
        </w:rPr>
      </w:pPr>
      <w:r w:rsidRPr="002632FA">
        <w:rPr>
          <w:rFonts w:ascii="Corbel" w:hAnsi="Corbel"/>
        </w:rPr>
        <w:t xml:space="preserve">konwersatorium - </w:t>
      </w:r>
      <w:r w:rsidR="005D5014" w:rsidRPr="002632FA">
        <w:rPr>
          <w:rFonts w:ascii="Corbel" w:hAnsi="Corbel"/>
        </w:rPr>
        <w:t>zaliczenie z oceną</w:t>
      </w:r>
    </w:p>
    <w:p w14:paraId="3F709B2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FC2CF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EF32CF" w14:textId="77777777" w:rsidTr="00745302">
        <w:tc>
          <w:tcPr>
            <w:tcW w:w="9670" w:type="dxa"/>
          </w:tcPr>
          <w:p w14:paraId="2E55A964" w14:textId="57CB87EB" w:rsidR="0085747A" w:rsidRPr="009C54AE" w:rsidRDefault="004369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="00E62D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systemów politycznych, demokracji i procesów społecznych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7503AD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27D191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7BAA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FF8C5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B744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BFBE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168EC4" w14:textId="77777777" w:rsidTr="002632FA">
        <w:tc>
          <w:tcPr>
            <w:tcW w:w="843" w:type="dxa"/>
            <w:vAlign w:val="center"/>
          </w:tcPr>
          <w:p w14:paraId="2208993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EBAB47" w14:textId="362A3922" w:rsidR="0085747A" w:rsidRPr="009C54AE" w:rsidRDefault="009E5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idei samorządności w ujęciu teoretycznym</w:t>
            </w:r>
            <w:r w:rsidR="002632F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A5FC520" w14:textId="77777777" w:rsidTr="002632FA">
        <w:tc>
          <w:tcPr>
            <w:tcW w:w="843" w:type="dxa"/>
            <w:vAlign w:val="center"/>
          </w:tcPr>
          <w:p w14:paraId="666FFC72" w14:textId="6A3EA65E" w:rsidR="0085747A" w:rsidRPr="009C54AE" w:rsidRDefault="009E56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1349C5E" w14:textId="0CDEA35F" w:rsidR="0085747A" w:rsidRPr="009C54AE" w:rsidRDefault="009E56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praktyki funkcjonowania samorządności w państwach europejskich</w:t>
            </w:r>
            <w:r w:rsidR="002632F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D3350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B0A5D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7D7E8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6EF821" w14:textId="77777777" w:rsidTr="001A7508">
        <w:tc>
          <w:tcPr>
            <w:tcW w:w="1681" w:type="dxa"/>
            <w:vAlign w:val="center"/>
          </w:tcPr>
          <w:p w14:paraId="310BC2D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B3D8F9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3BA482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A99ADE" w14:textId="77777777" w:rsidTr="001A7508">
        <w:tc>
          <w:tcPr>
            <w:tcW w:w="1681" w:type="dxa"/>
          </w:tcPr>
          <w:p w14:paraId="5831DC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BE45A5D" w14:textId="1C264F51" w:rsidR="0085747A" w:rsidRPr="009C54AE" w:rsidRDefault="006741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wiedzę dotyczącą istoty samorządności oraz jej miejsca w kulturze europejskiej</w:t>
            </w:r>
            <w:r w:rsidR="002632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26B690B" w14:textId="14423C12" w:rsidR="0085747A" w:rsidRPr="009C54AE" w:rsidRDefault="006741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414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7E3851">
              <w:rPr>
                <w:rFonts w:ascii="Corbel" w:hAnsi="Corbel"/>
                <w:b w:val="0"/>
                <w:smallCaps w:val="0"/>
                <w:szCs w:val="24"/>
              </w:rPr>
              <w:t>, K_W04</w:t>
            </w:r>
          </w:p>
        </w:tc>
      </w:tr>
      <w:tr w:rsidR="007E3851" w:rsidRPr="009C54AE" w14:paraId="0B9F6119" w14:textId="77777777" w:rsidTr="001A7508">
        <w:tc>
          <w:tcPr>
            <w:tcW w:w="1681" w:type="dxa"/>
          </w:tcPr>
          <w:p w14:paraId="6EA7289D" w14:textId="77777777" w:rsidR="007E3851" w:rsidRPr="009C54AE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CDF384" w14:textId="04BD8A5B" w:rsidR="007E3851" w:rsidRPr="009C54AE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dylematy praktycznego wdrażania idei samorządności w państwach europejskich</w:t>
            </w:r>
            <w:r w:rsidR="002632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103D8C3" w14:textId="779586B6" w:rsidR="007E3851" w:rsidRPr="009C54AE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414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K_W04</w:t>
            </w:r>
          </w:p>
        </w:tc>
      </w:tr>
      <w:tr w:rsidR="007E3851" w:rsidRPr="009C54AE" w14:paraId="0BA78D1E" w14:textId="77777777" w:rsidTr="001A7508">
        <w:tc>
          <w:tcPr>
            <w:tcW w:w="1681" w:type="dxa"/>
          </w:tcPr>
          <w:p w14:paraId="7C5CAEA8" w14:textId="1ECA7AC9" w:rsidR="007E3851" w:rsidRPr="009C54AE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0AA55FAE" w14:textId="767173D0" w:rsidR="007E3851" w:rsidRPr="009C54AE" w:rsidRDefault="00A84DBA" w:rsidP="00263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8D2B5F">
              <w:rPr>
                <w:rFonts w:ascii="Corbel" w:hAnsi="Corbel"/>
                <w:b w:val="0"/>
                <w:smallCaps w:val="0"/>
                <w:szCs w:val="24"/>
              </w:rPr>
              <w:t>wypowiadać się na temat rozwoju samorządności w Europie w formie ustnej i pisemnej</w:t>
            </w:r>
            <w:r w:rsidR="002632F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5543CA7" w14:textId="5CE8DB7A" w:rsidR="007E3851" w:rsidRPr="009C54AE" w:rsidRDefault="00A84DBA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E3851" w:rsidRPr="009C54AE" w14:paraId="687BA7F3" w14:textId="77777777" w:rsidTr="001A7508">
        <w:tc>
          <w:tcPr>
            <w:tcW w:w="1681" w:type="dxa"/>
          </w:tcPr>
          <w:p w14:paraId="7528E468" w14:textId="0F02EC58" w:rsidR="007E3851" w:rsidRPr="001A7508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750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CCF5D52" w14:textId="7974D996" w:rsidR="007E3851" w:rsidRPr="001A7508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7508">
              <w:rPr>
                <w:rFonts w:ascii="Corbel" w:hAnsi="Corbel"/>
                <w:b w:val="0"/>
                <w:smallCaps w:val="0"/>
                <w:szCs w:val="24"/>
              </w:rPr>
              <w:t xml:space="preserve">poddaje krytycznej ocenie wiedzę własną i innych osób dotyczącą </w:t>
            </w:r>
            <w:r w:rsidR="008F0E97" w:rsidRPr="001A7508">
              <w:rPr>
                <w:rFonts w:ascii="Corbel" w:hAnsi="Corbel"/>
                <w:b w:val="0"/>
                <w:smallCaps w:val="0"/>
                <w:szCs w:val="24"/>
              </w:rPr>
              <w:t xml:space="preserve">inicjowania działań na rzecz interesu publicznego oraz </w:t>
            </w:r>
            <w:r w:rsidRPr="001A7508">
              <w:rPr>
                <w:rFonts w:ascii="Corbel" w:hAnsi="Corbel"/>
                <w:b w:val="0"/>
                <w:smallCaps w:val="0"/>
                <w:szCs w:val="24"/>
              </w:rPr>
              <w:t>urzeczywistniania idei samorządności</w:t>
            </w:r>
            <w:r w:rsidR="002632FA" w:rsidRPr="001A750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A3BF039" w14:textId="4CD4C736" w:rsidR="007E3851" w:rsidRPr="001A7508" w:rsidRDefault="007E3851" w:rsidP="007E3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750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 w:rsidR="008F0E97" w:rsidRPr="001A7508"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</w:tbl>
    <w:p w14:paraId="35DD5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5A8C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77E52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9FF339" w14:textId="437FB3BE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51F6B8C" w14:textId="1A0F22AC" w:rsidR="00A704D7" w:rsidRPr="009C54AE" w:rsidRDefault="00A704D7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3FE2DB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0A764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567E93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477A06" w14:textId="77777777" w:rsidTr="00047388">
        <w:tc>
          <w:tcPr>
            <w:tcW w:w="9520" w:type="dxa"/>
          </w:tcPr>
          <w:p w14:paraId="4E6ACD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40A794" w14:textId="77777777" w:rsidTr="00047388">
        <w:tc>
          <w:tcPr>
            <w:tcW w:w="9520" w:type="dxa"/>
          </w:tcPr>
          <w:p w14:paraId="3B213024" w14:textId="38BBE43B" w:rsidR="0085747A" w:rsidRPr="009C54AE" w:rsidRDefault="001B62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Samorządność i samorząd – pojęcia i ich rozumienie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621D91B" w14:textId="77777777" w:rsidTr="00047388">
        <w:tc>
          <w:tcPr>
            <w:tcW w:w="9520" w:type="dxa"/>
          </w:tcPr>
          <w:p w14:paraId="62698BB7" w14:textId="1B2F704C" w:rsidR="001B62CE" w:rsidRPr="009C54AE" w:rsidRDefault="001B62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samorządności w kulturze europejskiej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7388" w:rsidRPr="009C54AE" w14:paraId="2343AFB1" w14:textId="77777777" w:rsidTr="00047388">
        <w:tc>
          <w:tcPr>
            <w:tcW w:w="9520" w:type="dxa"/>
          </w:tcPr>
          <w:p w14:paraId="5B92A152" w14:textId="05F3C451" w:rsidR="00047388" w:rsidRPr="009C54AE" w:rsidRDefault="00047388" w:rsidP="000473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teorie samorządności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7388" w:rsidRPr="009C54AE" w14:paraId="241E8CE1" w14:textId="77777777" w:rsidTr="00047388">
        <w:tc>
          <w:tcPr>
            <w:tcW w:w="9520" w:type="dxa"/>
          </w:tcPr>
          <w:p w14:paraId="69816578" w14:textId="73BF0D72" w:rsidR="00047388" w:rsidRPr="009C54AE" w:rsidRDefault="00047388" w:rsidP="000473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Samorządność w życiu społecznym, politycznym i gospodarczym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1217" w:rsidRPr="009C54AE" w14:paraId="006A65ED" w14:textId="77777777" w:rsidTr="00047388">
        <w:tc>
          <w:tcPr>
            <w:tcW w:w="9520" w:type="dxa"/>
          </w:tcPr>
          <w:p w14:paraId="225DB80C" w14:textId="0373CD32" w:rsidR="00191217" w:rsidRDefault="00191217" w:rsidP="000473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Samorządność jako metoda rozwiązywania konfliktów społecznych i etnicznych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7388" w:rsidRPr="009C54AE" w14:paraId="4186AC27" w14:textId="77777777" w:rsidTr="00047388">
        <w:tc>
          <w:tcPr>
            <w:tcW w:w="9520" w:type="dxa"/>
          </w:tcPr>
          <w:p w14:paraId="1CB0B118" w14:textId="0C93B788" w:rsidR="00047388" w:rsidRPr="009C54AE" w:rsidRDefault="00047388" w:rsidP="000473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Samorządy i samorządność w polityce Unii Europejskiej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7388" w:rsidRPr="009C54AE" w14:paraId="3CAF466F" w14:textId="77777777" w:rsidTr="00047388">
        <w:tc>
          <w:tcPr>
            <w:tcW w:w="9520" w:type="dxa"/>
          </w:tcPr>
          <w:p w14:paraId="4D2C6F1B" w14:textId="19F49102" w:rsidR="00047388" w:rsidRPr="009C54AE" w:rsidRDefault="00047388" w:rsidP="000473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terytorialny w wybranych państwach Europy</w:t>
            </w:r>
            <w:r w:rsidR="002632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6B7D8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ECAC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39B1F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1A120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7033420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979076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31E7DE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3D094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9E2AFE" w14:textId="77777777" w:rsidR="002632FA" w:rsidRDefault="002632FA" w:rsidP="002632FA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- d</w:t>
      </w:r>
      <w:r w:rsidR="008C4D9B">
        <w:rPr>
          <w:rFonts w:ascii="Corbel" w:hAnsi="Corbel"/>
          <w:b w:val="0"/>
          <w:bCs/>
          <w:smallCaps w:val="0"/>
          <w:szCs w:val="24"/>
        </w:rPr>
        <w:t>yskusja w trakcie konwersatoriów nad wskazanymi wcześniej tekstami</w:t>
      </w:r>
    </w:p>
    <w:p w14:paraId="63EE4706" w14:textId="7F7D5C92" w:rsidR="00E960BB" w:rsidRPr="008C4D9B" w:rsidRDefault="002632FA" w:rsidP="002632FA">
      <w:pPr>
        <w:pStyle w:val="Punktygwne"/>
        <w:tabs>
          <w:tab w:val="left" w:pos="284"/>
        </w:tabs>
        <w:spacing w:before="0" w:after="0"/>
        <w:ind w:left="142" w:hanging="142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- p</w:t>
      </w:r>
      <w:r w:rsidR="008C4D9B">
        <w:rPr>
          <w:rFonts w:ascii="Corbel" w:hAnsi="Corbel"/>
          <w:b w:val="0"/>
          <w:bCs/>
          <w:smallCaps w:val="0"/>
          <w:szCs w:val="24"/>
        </w:rPr>
        <w:t>raca w grupach zmierzająca do przygotowania pracy pisemnej oraz prezentacji na temat uzgodniony z prowadzącym i obejmujący funkcjonowania dowolnego rodzaju (lub różnych rodzajów) samorządu w wybranym państwie europejskim lu</w:t>
      </w:r>
      <w:r>
        <w:rPr>
          <w:rFonts w:ascii="Corbel" w:hAnsi="Corbel"/>
          <w:b w:val="0"/>
          <w:bCs/>
          <w:smallCaps w:val="0"/>
          <w:szCs w:val="24"/>
        </w:rPr>
        <w:t>b wybranej teorii samorządności</w:t>
      </w:r>
    </w:p>
    <w:p w14:paraId="571222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B679A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66034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98FF0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CA4E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CE36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908772C" w14:textId="77777777" w:rsidTr="002F0E71">
        <w:tc>
          <w:tcPr>
            <w:tcW w:w="1962" w:type="dxa"/>
            <w:vAlign w:val="center"/>
          </w:tcPr>
          <w:p w14:paraId="321992B2" w14:textId="77777777" w:rsidR="0085747A" w:rsidRPr="002632FA" w:rsidRDefault="0071620A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1D74EF" w14:textId="77777777" w:rsidR="0085747A" w:rsidRPr="002632FA" w:rsidRDefault="00F974DA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>Metody oceny efektów uczenia się</w:t>
            </w:r>
          </w:p>
          <w:p w14:paraId="771BA620" w14:textId="77777777" w:rsidR="0085747A" w:rsidRPr="002632FA" w:rsidRDefault="009F4610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>(</w:t>
            </w:r>
            <w:r w:rsidR="0085747A" w:rsidRPr="002632FA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C10764" w14:textId="77777777" w:rsidR="00923D7D" w:rsidRPr="002632FA" w:rsidRDefault="0085747A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 xml:space="preserve">Forma zajęć dydaktycznych </w:t>
            </w:r>
          </w:p>
          <w:p w14:paraId="5A458B93" w14:textId="77777777" w:rsidR="0085747A" w:rsidRPr="002632FA" w:rsidRDefault="0085747A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 xml:space="preserve">(w, </w:t>
            </w:r>
            <w:proofErr w:type="spellStart"/>
            <w:r w:rsidRPr="002632FA">
              <w:rPr>
                <w:rFonts w:ascii="Corbel" w:hAnsi="Corbel"/>
              </w:rPr>
              <w:t>ćw</w:t>
            </w:r>
            <w:proofErr w:type="spellEnd"/>
            <w:r w:rsidRPr="002632FA">
              <w:rPr>
                <w:rFonts w:ascii="Corbel" w:hAnsi="Corbel"/>
              </w:rPr>
              <w:t>, …)</w:t>
            </w:r>
          </w:p>
        </w:tc>
      </w:tr>
      <w:tr w:rsidR="0085747A" w:rsidRPr="009C54AE" w14:paraId="71E5423A" w14:textId="77777777" w:rsidTr="002F0E71">
        <w:tc>
          <w:tcPr>
            <w:tcW w:w="1962" w:type="dxa"/>
          </w:tcPr>
          <w:p w14:paraId="14D094A0" w14:textId="7D59D78B" w:rsidR="0085747A" w:rsidRP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2632FA">
              <w:rPr>
                <w:rFonts w:ascii="Corbel" w:hAnsi="Corbel"/>
              </w:rPr>
              <w:t xml:space="preserve">k_ 01 </w:t>
            </w:r>
          </w:p>
        </w:tc>
        <w:tc>
          <w:tcPr>
            <w:tcW w:w="5441" w:type="dxa"/>
          </w:tcPr>
          <w:p w14:paraId="66916D1C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2F0E71" w:rsidRPr="002632FA">
              <w:rPr>
                <w:rFonts w:ascii="Corbel" w:hAnsi="Corbel"/>
              </w:rPr>
              <w:t>obserwacja w trakcie zajęć</w:t>
            </w:r>
          </w:p>
          <w:p w14:paraId="4447DE8A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2632FA">
              <w:rPr>
                <w:rFonts w:ascii="Corbel" w:hAnsi="Corbel"/>
              </w:rPr>
              <w:t xml:space="preserve"> praca pisemna</w:t>
            </w:r>
          </w:p>
          <w:p w14:paraId="20E27619" w14:textId="3E0837C4" w:rsidR="0085747A" w:rsidRP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2F0E71" w:rsidRPr="002632FA">
              <w:rPr>
                <w:rFonts w:ascii="Corbel" w:hAnsi="Corbel"/>
              </w:rPr>
              <w:t xml:space="preserve"> wystąpienie</w:t>
            </w:r>
          </w:p>
        </w:tc>
        <w:tc>
          <w:tcPr>
            <w:tcW w:w="2117" w:type="dxa"/>
          </w:tcPr>
          <w:p w14:paraId="2AD96ADC" w14:textId="25EFE594" w:rsidR="0085747A" w:rsidRPr="002632FA" w:rsidRDefault="002632FA" w:rsidP="002632FA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="002F0E71" w:rsidRPr="002632FA">
              <w:rPr>
                <w:rFonts w:ascii="Corbel" w:hAnsi="Corbel"/>
              </w:rPr>
              <w:t>onw</w:t>
            </w:r>
            <w:proofErr w:type="spellEnd"/>
            <w:r w:rsidR="002F0E71" w:rsidRPr="002632FA">
              <w:rPr>
                <w:rFonts w:ascii="Corbel" w:hAnsi="Corbel"/>
              </w:rPr>
              <w:t>.</w:t>
            </w:r>
          </w:p>
        </w:tc>
      </w:tr>
      <w:tr w:rsidR="002F0E71" w:rsidRPr="009C54AE" w14:paraId="741C608D" w14:textId="77777777" w:rsidTr="002F0E71">
        <w:tc>
          <w:tcPr>
            <w:tcW w:w="1962" w:type="dxa"/>
          </w:tcPr>
          <w:p w14:paraId="032A8FC7" w14:textId="77777777" w:rsidR="002F0E71" w:rsidRPr="002632FA" w:rsidRDefault="002F0E71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>Ek_ 02</w:t>
            </w:r>
          </w:p>
        </w:tc>
        <w:tc>
          <w:tcPr>
            <w:tcW w:w="5441" w:type="dxa"/>
          </w:tcPr>
          <w:p w14:paraId="3579CD83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2632FA">
              <w:rPr>
                <w:rFonts w:ascii="Corbel" w:hAnsi="Corbel"/>
              </w:rPr>
              <w:t>obserwacja w trakcie zajęć</w:t>
            </w:r>
          </w:p>
          <w:p w14:paraId="1CCDDB55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praca pisemna</w:t>
            </w:r>
          </w:p>
          <w:p w14:paraId="12DA7D91" w14:textId="2063FCF6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wystąpienie</w:t>
            </w:r>
          </w:p>
        </w:tc>
        <w:tc>
          <w:tcPr>
            <w:tcW w:w="2117" w:type="dxa"/>
          </w:tcPr>
          <w:p w14:paraId="630FE6F6" w14:textId="0D866218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="002F0E71" w:rsidRPr="002632FA">
              <w:rPr>
                <w:rFonts w:ascii="Corbel" w:hAnsi="Corbel"/>
              </w:rPr>
              <w:t>onw</w:t>
            </w:r>
            <w:proofErr w:type="spellEnd"/>
            <w:r w:rsidR="002F0E71" w:rsidRPr="002632FA">
              <w:rPr>
                <w:rFonts w:ascii="Corbel" w:hAnsi="Corbel"/>
              </w:rPr>
              <w:t>.</w:t>
            </w:r>
          </w:p>
        </w:tc>
      </w:tr>
      <w:tr w:rsidR="002F0E71" w:rsidRPr="009C54AE" w14:paraId="61A48990" w14:textId="77777777" w:rsidTr="002F0E71">
        <w:tc>
          <w:tcPr>
            <w:tcW w:w="1962" w:type="dxa"/>
          </w:tcPr>
          <w:p w14:paraId="29E28782" w14:textId="21FF7BCF" w:rsidR="002F0E71" w:rsidRPr="002632FA" w:rsidRDefault="002F0E71" w:rsidP="002632FA">
            <w:pPr>
              <w:spacing w:after="0"/>
              <w:rPr>
                <w:rFonts w:ascii="Corbel" w:hAnsi="Corbel"/>
              </w:rPr>
            </w:pPr>
            <w:proofErr w:type="spellStart"/>
            <w:r w:rsidRPr="002632FA">
              <w:rPr>
                <w:rFonts w:ascii="Corbel" w:hAnsi="Corbel"/>
              </w:rPr>
              <w:t>ek</w:t>
            </w:r>
            <w:proofErr w:type="spellEnd"/>
            <w:r w:rsidRPr="002632FA">
              <w:rPr>
                <w:rFonts w:ascii="Corbel" w:hAnsi="Corbel"/>
              </w:rPr>
              <w:t>_ 03</w:t>
            </w:r>
          </w:p>
        </w:tc>
        <w:tc>
          <w:tcPr>
            <w:tcW w:w="5441" w:type="dxa"/>
          </w:tcPr>
          <w:p w14:paraId="1AF5FDD3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2632FA">
              <w:rPr>
                <w:rFonts w:ascii="Corbel" w:hAnsi="Corbel"/>
              </w:rPr>
              <w:t>obserwacja w trakcie zajęć</w:t>
            </w:r>
          </w:p>
          <w:p w14:paraId="6A1749E3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praca pisemna</w:t>
            </w:r>
          </w:p>
          <w:p w14:paraId="72755BB8" w14:textId="1A7A792F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wystąpienie</w:t>
            </w:r>
          </w:p>
        </w:tc>
        <w:tc>
          <w:tcPr>
            <w:tcW w:w="2117" w:type="dxa"/>
          </w:tcPr>
          <w:p w14:paraId="1B4C855A" w14:textId="613C445C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="002F0E71" w:rsidRPr="002632FA">
              <w:rPr>
                <w:rFonts w:ascii="Corbel" w:hAnsi="Corbel"/>
              </w:rPr>
              <w:t>onw</w:t>
            </w:r>
            <w:proofErr w:type="spellEnd"/>
            <w:r w:rsidR="002F0E71" w:rsidRPr="002632FA">
              <w:rPr>
                <w:rFonts w:ascii="Corbel" w:hAnsi="Corbel"/>
              </w:rPr>
              <w:t>.</w:t>
            </w:r>
          </w:p>
        </w:tc>
      </w:tr>
      <w:tr w:rsidR="002F0E71" w:rsidRPr="009C54AE" w14:paraId="215FB143" w14:textId="77777777" w:rsidTr="002F0E71">
        <w:tc>
          <w:tcPr>
            <w:tcW w:w="1962" w:type="dxa"/>
          </w:tcPr>
          <w:p w14:paraId="02ED3FFE" w14:textId="0F514066" w:rsidR="002F0E71" w:rsidRPr="002632FA" w:rsidRDefault="002F0E71" w:rsidP="002632FA">
            <w:pPr>
              <w:spacing w:after="0"/>
              <w:rPr>
                <w:rFonts w:ascii="Corbel" w:hAnsi="Corbel"/>
              </w:rPr>
            </w:pPr>
            <w:r w:rsidRPr="002632FA">
              <w:rPr>
                <w:rFonts w:ascii="Corbel" w:hAnsi="Corbel"/>
              </w:rPr>
              <w:t>Ek_ 04</w:t>
            </w:r>
          </w:p>
        </w:tc>
        <w:tc>
          <w:tcPr>
            <w:tcW w:w="5441" w:type="dxa"/>
          </w:tcPr>
          <w:p w14:paraId="60BFE330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2632FA">
              <w:rPr>
                <w:rFonts w:ascii="Corbel" w:hAnsi="Corbel"/>
              </w:rPr>
              <w:t>obserwacja w trakcie zajęć</w:t>
            </w:r>
          </w:p>
          <w:p w14:paraId="3C7B9755" w14:textId="77777777" w:rsid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praca pisemna</w:t>
            </w:r>
          </w:p>
          <w:p w14:paraId="62BC973D" w14:textId="6C696B1F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2632FA">
              <w:rPr>
                <w:rFonts w:ascii="Corbel" w:hAnsi="Corbel"/>
              </w:rPr>
              <w:t xml:space="preserve"> wystąpienie</w:t>
            </w:r>
          </w:p>
        </w:tc>
        <w:tc>
          <w:tcPr>
            <w:tcW w:w="2117" w:type="dxa"/>
          </w:tcPr>
          <w:p w14:paraId="7802E031" w14:textId="20992B88" w:rsidR="002F0E71" w:rsidRPr="002632FA" w:rsidRDefault="002632FA" w:rsidP="002632FA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</w:t>
            </w:r>
            <w:r w:rsidR="002F0E71" w:rsidRPr="002632FA">
              <w:rPr>
                <w:rFonts w:ascii="Corbel" w:hAnsi="Corbel"/>
              </w:rPr>
              <w:t>onw</w:t>
            </w:r>
            <w:proofErr w:type="spellEnd"/>
            <w:r w:rsidR="002F0E71" w:rsidRPr="002632FA">
              <w:rPr>
                <w:rFonts w:ascii="Corbel" w:hAnsi="Corbel"/>
              </w:rPr>
              <w:t>.</w:t>
            </w:r>
          </w:p>
        </w:tc>
      </w:tr>
    </w:tbl>
    <w:p w14:paraId="7FB104B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EFEA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4C379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0AB0BE" w14:textId="77777777" w:rsidTr="00923D7D">
        <w:tc>
          <w:tcPr>
            <w:tcW w:w="9670" w:type="dxa"/>
          </w:tcPr>
          <w:p w14:paraId="2D797D69" w14:textId="77777777" w:rsidR="0085747A" w:rsidRDefault="00A93E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uwzględnia pracę pisemną przygotowaną w grupach</w:t>
            </w:r>
            <w:r w:rsidR="002632F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dotyczącą funkcjonowania samorządu</w:t>
            </w:r>
            <w:r w:rsidR="001B62CE">
              <w:rPr>
                <w:rFonts w:ascii="Corbel" w:hAnsi="Corbel"/>
                <w:b w:val="0"/>
                <w:smallCaps w:val="0"/>
                <w:szCs w:val="24"/>
              </w:rPr>
              <w:t xml:space="preserve">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wybranym państwie europejskim, prezentację wygłoszoną podczas zajęć, oceny z dwóch prac cząstkowych oraz aktywność w trakcie zajęć.</w:t>
            </w:r>
          </w:p>
          <w:p w14:paraId="5C02B3D9" w14:textId="77777777" w:rsidR="00A704D7" w:rsidRDefault="00A704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0C3BCB" w14:textId="0D698D4A" w:rsidR="00A704D7" w:rsidRPr="00CE0B0B" w:rsidRDefault="00A704D7" w:rsidP="00A704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Kryteria ocen:</w:t>
            </w:r>
          </w:p>
          <w:p w14:paraId="565E956A" w14:textId="77777777" w:rsidR="00A704D7" w:rsidRPr="00CE0B0B" w:rsidRDefault="00A704D7" w:rsidP="00A704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0596E5F8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14:paraId="09010223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14:paraId="06BB9E2F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14:paraId="66B01DA8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3.5 – wykazuje znajomość każdej z treści uczenia się na poziomie 61%-70%</w:t>
            </w:r>
          </w:p>
          <w:p w14:paraId="0D6E92CC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14:paraId="66024AA3" w14:textId="77777777" w:rsidR="00A704D7" w:rsidRPr="00CE0B0B" w:rsidRDefault="00A704D7" w:rsidP="00A704D7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2.0– wykazuje znajomość każdej z treści uczenia się poniżej 50%</w:t>
            </w:r>
          </w:p>
          <w:p w14:paraId="31E2BA1D" w14:textId="28CD0342" w:rsidR="00A704D7" w:rsidRPr="009C54AE" w:rsidRDefault="00A704D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2B4A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D33CE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4D3FC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118D28" w14:textId="77777777" w:rsidTr="003E1941">
        <w:tc>
          <w:tcPr>
            <w:tcW w:w="4962" w:type="dxa"/>
            <w:vAlign w:val="center"/>
          </w:tcPr>
          <w:p w14:paraId="7384D6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21C86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25F311" w14:textId="77777777" w:rsidTr="00923D7D">
        <w:tc>
          <w:tcPr>
            <w:tcW w:w="4962" w:type="dxa"/>
          </w:tcPr>
          <w:p w14:paraId="7560EF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2CE15C5" w14:textId="2B62F333" w:rsidR="0085747A" w:rsidRPr="009C54AE" w:rsidRDefault="005D5014" w:rsidP="002632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5AEBC12" w14:textId="77777777" w:rsidTr="00923D7D">
        <w:tc>
          <w:tcPr>
            <w:tcW w:w="4962" w:type="dxa"/>
          </w:tcPr>
          <w:p w14:paraId="65EABE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9A05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E4B98A" w14:textId="7BCB9AFF" w:rsidR="00C61DC5" w:rsidRPr="009C54AE" w:rsidRDefault="002632FA" w:rsidP="002632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2A7807E" w14:textId="77777777" w:rsidTr="00923D7D">
        <w:tc>
          <w:tcPr>
            <w:tcW w:w="4962" w:type="dxa"/>
          </w:tcPr>
          <w:p w14:paraId="4B71EFA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04CAD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BE671C5" w14:textId="7FC0AE6C" w:rsidR="00C61DC5" w:rsidRPr="009C54AE" w:rsidRDefault="002632FA" w:rsidP="002632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C0610F1" w14:textId="77777777" w:rsidTr="00923D7D">
        <w:tc>
          <w:tcPr>
            <w:tcW w:w="4962" w:type="dxa"/>
          </w:tcPr>
          <w:p w14:paraId="6EF900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A32D19" w14:textId="2AA9DD3D" w:rsidR="0085747A" w:rsidRPr="009C54AE" w:rsidRDefault="00A93EF2" w:rsidP="002632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632F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2390928" w14:textId="77777777" w:rsidTr="00923D7D">
        <w:tc>
          <w:tcPr>
            <w:tcW w:w="4962" w:type="dxa"/>
          </w:tcPr>
          <w:p w14:paraId="1FC4C6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0DF9E7" w14:textId="66B249C2" w:rsidR="0085747A" w:rsidRPr="009C54AE" w:rsidRDefault="00A93EF2" w:rsidP="002632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21210F2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4E6FC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2228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6E7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FF52848" w14:textId="62B5F623" w:rsidR="003E1941" w:rsidRDefault="005F10A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79B08922" w14:textId="77777777" w:rsidR="005F10A5" w:rsidRPr="009C54AE" w:rsidRDefault="005F10A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175F1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AA80F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6C443A1" w14:textId="77777777" w:rsidTr="0071620A">
        <w:trPr>
          <w:trHeight w:val="397"/>
        </w:trPr>
        <w:tc>
          <w:tcPr>
            <w:tcW w:w="7513" w:type="dxa"/>
          </w:tcPr>
          <w:p w14:paraId="5972F786" w14:textId="358D9BD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9F4E7C" w14:textId="77777777" w:rsidR="002632FA" w:rsidRDefault="002632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63212" w14:textId="4167F2D7" w:rsidR="00DA5D44" w:rsidRDefault="0048570C" w:rsidP="002632FA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Gmitruk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Skoczek 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4857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Samorząd. Kultura. Europa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Muzeum Niepodległości w Warszawie, Warszawa 2019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C5B5478" w14:textId="4BDBFAF9" w:rsidR="00A93EF2" w:rsidRPr="009C54AE" w:rsidRDefault="00F71031" w:rsidP="002632FA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Wróbel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Samorząd terytorialny państw europejskich, Śląsk, Katowice 2012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66CC59D7" w14:textId="77777777" w:rsidTr="0071620A">
        <w:trPr>
          <w:trHeight w:val="397"/>
        </w:trPr>
        <w:tc>
          <w:tcPr>
            <w:tcW w:w="7513" w:type="dxa"/>
          </w:tcPr>
          <w:p w14:paraId="15BCB356" w14:textId="3E92AF4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5C2F63" w14:textId="77777777" w:rsidR="002632FA" w:rsidRDefault="002632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EFF809" w14:textId="56E49BDF" w:rsidR="00F71031" w:rsidRDefault="00F71031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Dolnicki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F7103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terytorialny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Wolters Kluwer, Warszawa 2019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3071A74F" w14:textId="1B3C8C49" w:rsidR="001412D6" w:rsidRDefault="001412D6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25E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Izdebski</w:t>
            </w:r>
            <w:r w:rsidR="002632FA" w:rsidRPr="00F25E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H.</w:t>
            </w:r>
            <w:r w:rsidRPr="0065388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Samorząd terytorialny - Podstawy ustroju i działalności, </w:t>
            </w:r>
            <w:r w:rsidRPr="00F25E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2003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4987195D" w14:textId="7CDE90ED" w:rsidR="00D270D7" w:rsidRDefault="00D270D7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270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Kaczmarek</w:t>
            </w:r>
            <w:r w:rsidR="002632FA" w:rsidRPr="00D270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T.</w:t>
            </w:r>
            <w:r w:rsidRPr="00D270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D270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Struktury terytorialno-administracyjne i ich reformy w państwach europejskich, </w:t>
            </w:r>
            <w:r w:rsidRPr="00D270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2005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7B6892DF" w14:textId="016ACE16" w:rsidR="001412D6" w:rsidRDefault="001412D6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Kryński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Lenart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Z.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2632F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i samorządność lokalna. Historia-współczesność, perspektywy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UR, Rzeszów 2017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0DD9B1CE" w14:textId="7970CA60" w:rsidR="00F71031" w:rsidRDefault="001412D6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1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Murzyn </w:t>
            </w:r>
            <w:r w:rsidR="002632FA" w:rsidRPr="00141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Pr="00141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Samorządność wczoraj i dziś. Wychowanie do społeczeństwa obywatelskiego</w:t>
            </w:r>
            <w:r w:rsidRPr="00141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141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2011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D6194BE" w14:textId="7710C167" w:rsidR="00191217" w:rsidRDefault="00F71031" w:rsidP="002632FA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 </w:t>
            </w:r>
            <w:r w:rsidR="002632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F7103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miejski. Zadania, instytucje, formy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F7103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Poznań-Chorzów 2008</w:t>
            </w:r>
            <w:r w:rsidR="002632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065C10B5" w14:textId="77777777" w:rsidR="00F71031" w:rsidRDefault="00F71031" w:rsidP="00F7103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72637201" w14:textId="4C8B7703" w:rsidR="00191217" w:rsidRDefault="0019121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9121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Europejska Karta Samorządu Regionalnego</w:t>
            </w:r>
          </w:p>
          <w:p w14:paraId="72634EA1" w14:textId="15943935" w:rsidR="00191217" w:rsidRPr="009C54AE" w:rsidRDefault="0019121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89F87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2DEAA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910AC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74E42" w14:textId="77777777" w:rsidR="009A37A4" w:rsidRDefault="009A37A4" w:rsidP="00C16ABF">
      <w:pPr>
        <w:spacing w:after="0" w:line="240" w:lineRule="auto"/>
      </w:pPr>
      <w:r>
        <w:separator/>
      </w:r>
    </w:p>
  </w:endnote>
  <w:endnote w:type="continuationSeparator" w:id="0">
    <w:p w14:paraId="2CE62AAC" w14:textId="77777777" w:rsidR="009A37A4" w:rsidRDefault="009A37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B01A" w14:textId="77777777" w:rsidR="009A37A4" w:rsidRDefault="009A37A4" w:rsidP="00C16ABF">
      <w:pPr>
        <w:spacing w:after="0" w:line="240" w:lineRule="auto"/>
      </w:pPr>
      <w:r>
        <w:separator/>
      </w:r>
    </w:p>
  </w:footnote>
  <w:footnote w:type="continuationSeparator" w:id="0">
    <w:p w14:paraId="4C264071" w14:textId="77777777" w:rsidR="009A37A4" w:rsidRDefault="009A37A4" w:rsidP="00C16ABF">
      <w:pPr>
        <w:spacing w:after="0" w:line="240" w:lineRule="auto"/>
      </w:pPr>
      <w:r>
        <w:continuationSeparator/>
      </w:r>
    </w:p>
  </w:footnote>
  <w:footnote w:id="1">
    <w:p w14:paraId="784262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8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2D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1217"/>
    <w:rsid w:val="00192F37"/>
    <w:rsid w:val="001A70D2"/>
    <w:rsid w:val="001A7508"/>
    <w:rsid w:val="001B62C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2FA"/>
    <w:rsid w:val="00281FF2"/>
    <w:rsid w:val="002857DE"/>
    <w:rsid w:val="00291567"/>
    <w:rsid w:val="0029764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E71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09B"/>
    <w:rsid w:val="003A0A5B"/>
    <w:rsid w:val="003A1176"/>
    <w:rsid w:val="003A3F26"/>
    <w:rsid w:val="003C0BAE"/>
    <w:rsid w:val="003D18A9"/>
    <w:rsid w:val="003D6CE2"/>
    <w:rsid w:val="003E1941"/>
    <w:rsid w:val="003E2FE6"/>
    <w:rsid w:val="003E49D5"/>
    <w:rsid w:val="003F205D"/>
    <w:rsid w:val="003F38C0"/>
    <w:rsid w:val="003F5EF5"/>
    <w:rsid w:val="00414E3C"/>
    <w:rsid w:val="0042244A"/>
    <w:rsid w:val="0042745A"/>
    <w:rsid w:val="00431D5C"/>
    <w:rsid w:val="004362C6"/>
    <w:rsid w:val="004369F8"/>
    <w:rsid w:val="00437FA2"/>
    <w:rsid w:val="00445970"/>
    <w:rsid w:val="00461EFC"/>
    <w:rsid w:val="004652C2"/>
    <w:rsid w:val="004706D1"/>
    <w:rsid w:val="00471326"/>
    <w:rsid w:val="0047598D"/>
    <w:rsid w:val="004840FD"/>
    <w:rsid w:val="0048570C"/>
    <w:rsid w:val="00490F7D"/>
    <w:rsid w:val="00491678"/>
    <w:rsid w:val="004968E2"/>
    <w:rsid w:val="004A3EEA"/>
    <w:rsid w:val="004A4D1F"/>
    <w:rsid w:val="004D5282"/>
    <w:rsid w:val="004F1551"/>
    <w:rsid w:val="004F55A3"/>
    <w:rsid w:val="005011B3"/>
    <w:rsid w:val="0050496F"/>
    <w:rsid w:val="00513B6F"/>
    <w:rsid w:val="00517C63"/>
    <w:rsid w:val="00532C08"/>
    <w:rsid w:val="005363C4"/>
    <w:rsid w:val="00536BDE"/>
    <w:rsid w:val="00543ACC"/>
    <w:rsid w:val="005535A8"/>
    <w:rsid w:val="0056696D"/>
    <w:rsid w:val="0059484D"/>
    <w:rsid w:val="005A0855"/>
    <w:rsid w:val="005A133C"/>
    <w:rsid w:val="005A3196"/>
    <w:rsid w:val="005C080F"/>
    <w:rsid w:val="005C55E5"/>
    <w:rsid w:val="005C696A"/>
    <w:rsid w:val="005C7A76"/>
    <w:rsid w:val="005D5014"/>
    <w:rsid w:val="005E6E85"/>
    <w:rsid w:val="005F10A5"/>
    <w:rsid w:val="005F31D2"/>
    <w:rsid w:val="0061029B"/>
    <w:rsid w:val="00617230"/>
    <w:rsid w:val="00621CE1"/>
    <w:rsid w:val="00627FC9"/>
    <w:rsid w:val="00647FA8"/>
    <w:rsid w:val="00650C5F"/>
    <w:rsid w:val="0065388F"/>
    <w:rsid w:val="00654934"/>
    <w:rsid w:val="006620D9"/>
    <w:rsid w:val="00671958"/>
    <w:rsid w:val="0067414A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851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4D9B"/>
    <w:rsid w:val="008C5147"/>
    <w:rsid w:val="008C5359"/>
    <w:rsid w:val="008C5363"/>
    <w:rsid w:val="008D2B5F"/>
    <w:rsid w:val="008D3DFB"/>
    <w:rsid w:val="008D700C"/>
    <w:rsid w:val="008E64F4"/>
    <w:rsid w:val="008F0E97"/>
    <w:rsid w:val="008F12C9"/>
    <w:rsid w:val="008F6E29"/>
    <w:rsid w:val="00916188"/>
    <w:rsid w:val="00923D7D"/>
    <w:rsid w:val="0092790B"/>
    <w:rsid w:val="009508DF"/>
    <w:rsid w:val="00950DAC"/>
    <w:rsid w:val="00954A07"/>
    <w:rsid w:val="00997F14"/>
    <w:rsid w:val="009A37A4"/>
    <w:rsid w:val="009A78D9"/>
    <w:rsid w:val="009C3E31"/>
    <w:rsid w:val="009C54AE"/>
    <w:rsid w:val="009C788E"/>
    <w:rsid w:val="009D3F3B"/>
    <w:rsid w:val="009E0543"/>
    <w:rsid w:val="009E3B41"/>
    <w:rsid w:val="009E5686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704D7"/>
    <w:rsid w:val="00A73CD6"/>
    <w:rsid w:val="00A84C85"/>
    <w:rsid w:val="00A84DBA"/>
    <w:rsid w:val="00A93EF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52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7F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67DE"/>
    <w:rsid w:val="00CF25BE"/>
    <w:rsid w:val="00CF78ED"/>
    <w:rsid w:val="00D02B25"/>
    <w:rsid w:val="00D02EBA"/>
    <w:rsid w:val="00D17C3C"/>
    <w:rsid w:val="00D26B2C"/>
    <w:rsid w:val="00D270D7"/>
    <w:rsid w:val="00D352C9"/>
    <w:rsid w:val="00D425B2"/>
    <w:rsid w:val="00D428D6"/>
    <w:rsid w:val="00D5211F"/>
    <w:rsid w:val="00D552B2"/>
    <w:rsid w:val="00D608D1"/>
    <w:rsid w:val="00D74119"/>
    <w:rsid w:val="00D8075B"/>
    <w:rsid w:val="00D8678B"/>
    <w:rsid w:val="00DA2114"/>
    <w:rsid w:val="00DA5D44"/>
    <w:rsid w:val="00DC08EE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2DE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291"/>
    <w:rsid w:val="00F070AB"/>
    <w:rsid w:val="00F17567"/>
    <w:rsid w:val="00F25EB7"/>
    <w:rsid w:val="00F27A7B"/>
    <w:rsid w:val="00F526AF"/>
    <w:rsid w:val="00F617C3"/>
    <w:rsid w:val="00F67782"/>
    <w:rsid w:val="00F7066B"/>
    <w:rsid w:val="00F7103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6864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7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70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7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E7E2B-BE2E-4066-977A-D6B56C5D0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F01CC-0098-489B-84C3-441FEB49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EE716-5DC2-429E-9255-145A78DED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F3C308-9765-4E70-AC1A-CB112499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4</Pages>
  <Words>916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2020-10-27T13:38:00Z</dcterms:created>
  <dcterms:modified xsi:type="dcterms:W3CDTF">2022-12-08T12:39:00Z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